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41D0" w14:textId="084E4DAC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77FA1" w:rsidRPr="00777FA1">
        <w:rPr>
          <w:b/>
          <w:i/>
          <w:noProof/>
          <w:sz w:val="28"/>
        </w:rPr>
        <w:t>246956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FD4924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7E7D31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703EA193" w:rsidR="002F45EF" w:rsidRDefault="002F45EF" w:rsidP="00213FB7">
      <w:r>
        <w:t>The Charging Characteristics can today be</w:t>
      </w:r>
      <w:r w:rsidR="00AE4C62">
        <w:t xml:space="preserve"> either locally configured or received from the UDM and</w:t>
      </w:r>
      <w:r>
        <w:t xml:space="preserve">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3DD615FB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6A60DDCD" w14:textId="7369F093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</w:t>
      </w:r>
      <w:r w:rsidR="00FC666E">
        <w:rPr>
          <w:lang w:eastAsia="zh-CN"/>
        </w:rPr>
        <w:t xml:space="preserve">received from UDM </w:t>
      </w:r>
      <w:r w:rsidR="00AB6492">
        <w:rPr>
          <w:lang w:eastAsia="zh-CN"/>
        </w:rPr>
        <w:t xml:space="preserve">to </w:t>
      </w:r>
      <w:r w:rsidR="00DD0B94">
        <w:rPr>
          <w:lang w:eastAsia="zh-CN"/>
        </w:rPr>
        <w:t xml:space="preserve">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426B5013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2DA267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7E13" w14:textId="77777777" w:rsidR="001745C8" w:rsidRDefault="001745C8">
      <w:pPr>
        <w:spacing w:after="0"/>
      </w:pPr>
      <w:r>
        <w:separator/>
      </w:r>
    </w:p>
  </w:endnote>
  <w:endnote w:type="continuationSeparator" w:id="0">
    <w:p w14:paraId="23F121C8" w14:textId="77777777" w:rsidR="001745C8" w:rsidRDefault="001745C8">
      <w:pPr>
        <w:spacing w:after="0"/>
      </w:pPr>
      <w:r>
        <w:continuationSeparator/>
      </w:r>
    </w:p>
  </w:endnote>
  <w:endnote w:type="continuationNotice" w:id="1">
    <w:p w14:paraId="2CCE7352" w14:textId="77777777" w:rsidR="001745C8" w:rsidRDefault="00174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84F8" w14:textId="77777777" w:rsidR="001745C8" w:rsidRDefault="001745C8">
      <w:pPr>
        <w:spacing w:after="0"/>
      </w:pPr>
      <w:r>
        <w:separator/>
      </w:r>
    </w:p>
  </w:footnote>
  <w:footnote w:type="continuationSeparator" w:id="0">
    <w:p w14:paraId="6591AF66" w14:textId="77777777" w:rsidR="001745C8" w:rsidRDefault="001745C8">
      <w:pPr>
        <w:spacing w:after="0"/>
      </w:pPr>
      <w:r>
        <w:continuationSeparator/>
      </w:r>
    </w:p>
  </w:footnote>
  <w:footnote w:type="continuationNotice" w:id="1">
    <w:p w14:paraId="01A3F160" w14:textId="77777777" w:rsidR="001745C8" w:rsidRDefault="001745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67390"/>
    <w:rsid w:val="001745C8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74562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D5AAA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65DE2"/>
    <w:rsid w:val="00885824"/>
    <w:rsid w:val="00886377"/>
    <w:rsid w:val="008A6D3F"/>
    <w:rsid w:val="008B407C"/>
    <w:rsid w:val="008D772F"/>
    <w:rsid w:val="008E68E4"/>
    <w:rsid w:val="008E6DC1"/>
    <w:rsid w:val="008E71A7"/>
    <w:rsid w:val="008E71F5"/>
    <w:rsid w:val="0096600E"/>
    <w:rsid w:val="0099764C"/>
    <w:rsid w:val="009C1251"/>
    <w:rsid w:val="009E3C37"/>
    <w:rsid w:val="00A32575"/>
    <w:rsid w:val="00A50181"/>
    <w:rsid w:val="00A536A0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v1</cp:lastModifiedBy>
  <cp:revision>3</cp:revision>
  <cp:lastPrinted>2002-04-23T07:10:00Z</cp:lastPrinted>
  <dcterms:created xsi:type="dcterms:W3CDTF">2024-11-21T21:06:00Z</dcterms:created>
  <dcterms:modified xsi:type="dcterms:W3CDTF">2024-11-22T07:35:00Z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